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F0301" w14:textId="77777777" w:rsidR="00BE65FD" w:rsidRDefault="00BE65FD" w:rsidP="00D256B7">
      <w:pPr>
        <w:ind w:right="-24"/>
        <w:jc w:val="center"/>
        <w:rPr>
          <w:b/>
          <w:sz w:val="28"/>
        </w:rPr>
      </w:pPr>
      <w:bookmarkStart w:id="0" w:name="_GoBack"/>
      <w:bookmarkEnd w:id="0"/>
    </w:p>
    <w:p w14:paraId="7CF2F508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D36DC21" wp14:editId="3CA7EA8E">
                <wp:extent cx="5756910" cy="75247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75247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70C312" w14:textId="797F7B6C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7695DC7A7817470AAE9BD32CD9E36720"/>
                                </w:placeholder>
                              </w:sdtPr>
                              <w:sdtEndPr/>
                              <w:sdtContent>
                                <w:r w:rsidR="007E7BFE">
                                  <w:rPr>
                                    <w:b/>
                                    <w:sz w:val="28"/>
                                  </w:rPr>
                                  <w:t>11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83E3D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25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7CF8524B" w14:textId="77777777" w:rsidR="00BE65FD" w:rsidRPr="00A97E78" w:rsidRDefault="00383E3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51CF9BC6AE374C34B96743A2DE8EF880"/>
                                </w:placeholder>
                              </w:sdtPr>
                              <w:sdtEndPr/>
                              <w:sdtContent>
                                <w:r w:rsidR="00B21D19" w:rsidRPr="00B21D19">
                                  <w:rPr>
                                    <w:b/>
                                    <w:sz w:val="28"/>
                                  </w:rPr>
                                  <w:t>EXPLOITATION DE LA DESSERTE MARITIME DE PASSAGERS ENTRE NOUMÉA ET L’ÎLE DES PINS</w:t>
                                </w:r>
                              </w:sdtContent>
                            </w:sdt>
                          </w:p>
                          <w:p w14:paraId="5D79EF65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36DC2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" fillcolor="#0c2c84" stroked="f" strokeweight=".5pt">
                <v:textbox>
                  <w:txbxContent>
                    <w:p w14:paraId="2C70C312" w14:textId="797F7B6C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7695DC7A7817470AAE9BD32CD9E36720"/>
                          </w:placeholder>
                        </w:sdtPr>
                        <w:sdtEndPr/>
                        <w:sdtContent>
                          <w:r w:rsidR="007E7BFE">
                            <w:rPr>
                              <w:b/>
                              <w:sz w:val="28"/>
                            </w:rPr>
                            <w:t>11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383E3D">
                        <w:rPr>
                          <w:b/>
                          <w:noProof/>
                          <w:sz w:val="28"/>
                          <w:szCs w:val="28"/>
                        </w:rPr>
                        <w:t>25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7CF8524B" w14:textId="77777777" w:rsidR="00BE65FD" w:rsidRPr="00A97E78" w:rsidRDefault="00383E3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51CF9BC6AE374C34B96743A2DE8EF880"/>
                          </w:placeholder>
                        </w:sdtPr>
                        <w:sdtEndPr/>
                        <w:sdtContent>
                          <w:r w:rsidR="00B21D19" w:rsidRPr="00B21D19">
                            <w:rPr>
                              <w:b/>
                              <w:sz w:val="28"/>
                            </w:rPr>
                            <w:t>EXPLOITATION DE LA DESSERTE MARITIME DE PASSAGERS ENTRE NOUMÉA ET L’ÎLE DES PINS</w:t>
                          </w:r>
                        </w:sdtContent>
                      </w:sdt>
                    </w:p>
                    <w:p w14:paraId="5D79EF65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FAF328A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4F328AB5" w14:textId="1F3EBF93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d'offres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2703D1FA779249F58C6422087E6B8822"/>
          </w:placeholder>
        </w:sdtPr>
        <w:sdtEndPr/>
        <w:sdtContent>
          <w:r w:rsidR="00B21D19" w:rsidRPr="00B21D19">
            <w:rPr>
              <w:szCs w:val="22"/>
            </w:rPr>
            <w:t>un marché de service portant sur l’exploitation de la desserte maritime de passagers entre Nouméa et l’Ile des Pins</w:t>
          </w:r>
        </w:sdtContent>
      </w:sdt>
      <w:r w:rsidR="004E6FFF">
        <w:rPr>
          <w:szCs w:val="22"/>
        </w:rPr>
        <w:t xml:space="preserve"> à compter de l’année 2027</w:t>
      </w:r>
      <w:r w:rsidR="00B21D19">
        <w:rPr>
          <w:szCs w:val="22"/>
        </w:rPr>
        <w:t>.</w:t>
      </w:r>
    </w:p>
    <w:p w14:paraId="610032E5" w14:textId="77777777" w:rsidR="00024198" w:rsidRPr="00F54F4B" w:rsidRDefault="00024198" w:rsidP="00D256B7">
      <w:pPr>
        <w:ind w:right="-24"/>
        <w:rPr>
          <w:szCs w:val="22"/>
        </w:rPr>
      </w:pPr>
    </w:p>
    <w:p w14:paraId="5FAD5FAB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193C1337" w14:textId="77777777" w:rsidR="008E14AA" w:rsidRPr="00F54F4B" w:rsidRDefault="008E14AA" w:rsidP="00D256B7">
      <w:pPr>
        <w:ind w:right="-24"/>
        <w:rPr>
          <w:szCs w:val="22"/>
        </w:rPr>
      </w:pPr>
    </w:p>
    <w:p w14:paraId="30B9F4A1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68EAA18C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2B816BF6" w14:textId="50162AB4" w:rsidR="004B1E78" w:rsidRPr="0009482E" w:rsidRDefault="00024198" w:rsidP="000B35B5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AA9A2D2740A841959CF5C5FC13177044"/>
          </w:placeholder>
          <w:date w:fullDate="2026-03-09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 w:rsidR="004501DF" w:rsidRPr="006A53D9">
            <w:rPr>
              <w:b/>
              <w:szCs w:val="22"/>
              <w:lang w:val="fr-NC"/>
            </w:rPr>
            <w:t>9 mars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4E6FFF">
        <w:t xml:space="preserve"> p</w:t>
      </w:r>
      <w:r w:rsidR="004B1E78" w:rsidRPr="0009482E">
        <w:t xml:space="preserve">ar voie électronique sur la plateforme des marchés publics de la Nouvelle-Calédonie en se connectant au profil entreprise : </w:t>
      </w:r>
      <w:hyperlink r:id="rId9" w:history="1">
        <w:r w:rsidR="004B1E78" w:rsidRPr="0009482E">
          <w:rPr>
            <w:rStyle w:val="Lienhypertexte"/>
          </w:rPr>
          <w:t>www.marchespublics.nc</w:t>
        </w:r>
      </w:hyperlink>
      <w:r w:rsidR="004E6FFF" w:rsidRPr="004E6FFF">
        <w:rPr>
          <w:rStyle w:val="Lienhypertexte"/>
          <w:color w:val="auto"/>
          <w:u w:val="none"/>
        </w:rPr>
        <w:t>.</w:t>
      </w:r>
    </w:p>
    <w:p w14:paraId="69810517" w14:textId="77777777" w:rsidR="00A94477" w:rsidRDefault="00A94477" w:rsidP="00A014C3">
      <w:pPr>
        <w:rPr>
          <w:b/>
          <w:color w:val="0070C0"/>
          <w:szCs w:val="22"/>
        </w:rPr>
      </w:pPr>
    </w:p>
    <w:p w14:paraId="15AD21FE" w14:textId="7D710CE9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b/>
            <w:szCs w:val="22"/>
          </w:rPr>
          <w:id w:val="-105577265"/>
          <w:placeholder>
            <w:docPart w:val="E0D7C1EFFA7E4FA594C0862D9D4DCF58"/>
          </w:placeholder>
          <w:date w:fullDate="2025-12-2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10D04">
            <w:rPr>
              <w:b/>
              <w:szCs w:val="22"/>
            </w:rPr>
            <w:t>lundi 29 décembre 2025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2DFDD08F" w14:textId="77777777"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default" r:id="rId10"/>
      <w:footerReference w:type="default" r:id="rId11"/>
      <w:footerReference w:type="first" r:id="rId12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AFA095" w16cid:durableId="2CF3C4F5"/>
  <w16cid:commentId w16cid:paraId="4990D87F" w16cid:durableId="2CF3C4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1A983" w14:textId="77777777" w:rsidR="00C867E2" w:rsidRDefault="00C867E2" w:rsidP="00126594">
      <w:r>
        <w:separator/>
      </w:r>
    </w:p>
  </w:endnote>
  <w:endnote w:type="continuationSeparator" w:id="0">
    <w:p w14:paraId="0FB91794" w14:textId="77777777" w:rsidR="00C867E2" w:rsidRDefault="00C867E2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91C86" w14:textId="273C00B6" w:rsidR="00A54C63" w:rsidRPr="00A54C63" w:rsidRDefault="00A54C63" w:rsidP="00B01552">
    <w:pPr>
      <w:spacing w:after="120"/>
      <w:rPr>
        <w:sz w:val="16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9BEC3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93542" w14:textId="77777777" w:rsidR="00C867E2" w:rsidRDefault="00C867E2" w:rsidP="00126594">
      <w:r>
        <w:separator/>
      </w:r>
    </w:p>
  </w:footnote>
  <w:footnote w:type="continuationSeparator" w:id="0">
    <w:p w14:paraId="688B793A" w14:textId="77777777" w:rsidR="00C867E2" w:rsidRDefault="00C867E2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69E5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5C7C5EEA" wp14:editId="2A522561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E2"/>
    <w:rsid w:val="00020C97"/>
    <w:rsid w:val="00024198"/>
    <w:rsid w:val="0002611F"/>
    <w:rsid w:val="00063DAF"/>
    <w:rsid w:val="0006720D"/>
    <w:rsid w:val="00097CA3"/>
    <w:rsid w:val="000A3D8E"/>
    <w:rsid w:val="000B35B5"/>
    <w:rsid w:val="000F0176"/>
    <w:rsid w:val="00105462"/>
    <w:rsid w:val="00106B9F"/>
    <w:rsid w:val="00126594"/>
    <w:rsid w:val="0013098D"/>
    <w:rsid w:val="00145333"/>
    <w:rsid w:val="00157016"/>
    <w:rsid w:val="0017171D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77045"/>
    <w:rsid w:val="002D397F"/>
    <w:rsid w:val="002D7489"/>
    <w:rsid w:val="002F5512"/>
    <w:rsid w:val="0030486B"/>
    <w:rsid w:val="00324574"/>
    <w:rsid w:val="003253AB"/>
    <w:rsid w:val="00335C3D"/>
    <w:rsid w:val="00352690"/>
    <w:rsid w:val="00381DB4"/>
    <w:rsid w:val="00383E3D"/>
    <w:rsid w:val="00391EB8"/>
    <w:rsid w:val="00393225"/>
    <w:rsid w:val="003B2A98"/>
    <w:rsid w:val="003B643A"/>
    <w:rsid w:val="003C44A3"/>
    <w:rsid w:val="00420A03"/>
    <w:rsid w:val="004501DF"/>
    <w:rsid w:val="00457779"/>
    <w:rsid w:val="004760C2"/>
    <w:rsid w:val="004769A8"/>
    <w:rsid w:val="004B1E78"/>
    <w:rsid w:val="004D0AF9"/>
    <w:rsid w:val="004D6A79"/>
    <w:rsid w:val="004E6FFF"/>
    <w:rsid w:val="0051572F"/>
    <w:rsid w:val="005C7769"/>
    <w:rsid w:val="00611B44"/>
    <w:rsid w:val="00651B50"/>
    <w:rsid w:val="006664B0"/>
    <w:rsid w:val="00672563"/>
    <w:rsid w:val="006741F7"/>
    <w:rsid w:val="00674290"/>
    <w:rsid w:val="006755FB"/>
    <w:rsid w:val="006939BB"/>
    <w:rsid w:val="006A53D9"/>
    <w:rsid w:val="006A5E32"/>
    <w:rsid w:val="006A741A"/>
    <w:rsid w:val="006D11B1"/>
    <w:rsid w:val="006D3F0C"/>
    <w:rsid w:val="006D4470"/>
    <w:rsid w:val="006F2726"/>
    <w:rsid w:val="00700790"/>
    <w:rsid w:val="0074484D"/>
    <w:rsid w:val="00765A6A"/>
    <w:rsid w:val="00765E84"/>
    <w:rsid w:val="007B5C81"/>
    <w:rsid w:val="007D0B6C"/>
    <w:rsid w:val="007E7BFE"/>
    <w:rsid w:val="007F760E"/>
    <w:rsid w:val="00804262"/>
    <w:rsid w:val="00815E89"/>
    <w:rsid w:val="00825029"/>
    <w:rsid w:val="00825B7D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35CBD"/>
    <w:rsid w:val="00936D87"/>
    <w:rsid w:val="00942DD3"/>
    <w:rsid w:val="00952ECE"/>
    <w:rsid w:val="009820B7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32DAB"/>
    <w:rsid w:val="00A43A67"/>
    <w:rsid w:val="00A54C63"/>
    <w:rsid w:val="00A556BD"/>
    <w:rsid w:val="00A57576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B01552"/>
    <w:rsid w:val="00B21D19"/>
    <w:rsid w:val="00B5743A"/>
    <w:rsid w:val="00B6608C"/>
    <w:rsid w:val="00B82B14"/>
    <w:rsid w:val="00BC4E25"/>
    <w:rsid w:val="00BE1B87"/>
    <w:rsid w:val="00BE65FD"/>
    <w:rsid w:val="00C10D04"/>
    <w:rsid w:val="00C52616"/>
    <w:rsid w:val="00C60AC1"/>
    <w:rsid w:val="00C82FAC"/>
    <w:rsid w:val="00C867E2"/>
    <w:rsid w:val="00C92D32"/>
    <w:rsid w:val="00D256B7"/>
    <w:rsid w:val="00D33F35"/>
    <w:rsid w:val="00D3590E"/>
    <w:rsid w:val="00D528D7"/>
    <w:rsid w:val="00D610CD"/>
    <w:rsid w:val="00D66675"/>
    <w:rsid w:val="00D67E35"/>
    <w:rsid w:val="00D832CF"/>
    <w:rsid w:val="00D92997"/>
    <w:rsid w:val="00DA1FE7"/>
    <w:rsid w:val="00DD28B5"/>
    <w:rsid w:val="00DE7A75"/>
    <w:rsid w:val="00E2709B"/>
    <w:rsid w:val="00E952D4"/>
    <w:rsid w:val="00EF19EE"/>
    <w:rsid w:val="00F028DB"/>
    <w:rsid w:val="00F27004"/>
    <w:rsid w:val="00F401F6"/>
    <w:rsid w:val="00F53999"/>
    <w:rsid w:val="00F53EC5"/>
    <w:rsid w:val="00F54F4B"/>
    <w:rsid w:val="00F63F25"/>
    <w:rsid w:val="00F95290"/>
    <w:rsid w:val="00FD0BC5"/>
    <w:rsid w:val="00FD1B53"/>
    <w:rsid w:val="00FD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940F2D5"/>
  <w15:docId w15:val="{03D3E0C0-D6E8-4919-ACB4-FD01C90A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is.pham\Downloads\DAEM%20AA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703D1FA779249F58C6422087E6B88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45490D-1206-45AB-8240-E8EE218EF74E}"/>
      </w:docPartPr>
      <w:docPartBody>
        <w:p w:rsidR="007C14DD" w:rsidRDefault="007C14DD">
          <w:pPr>
            <w:pStyle w:val="2703D1FA779249F58C6422087E6B8822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AA9A2D2740A841959CF5C5FC131770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3D932A-0FE9-48FD-947C-26EA9C28B54B}"/>
      </w:docPartPr>
      <w:docPartBody>
        <w:p w:rsidR="007C14DD" w:rsidRDefault="007C14DD">
          <w:pPr>
            <w:pStyle w:val="AA9A2D2740A841959CF5C5FC13177044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E0D7C1EFFA7E4FA594C0862D9D4DCF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0F9ADF-6FA4-4719-985F-8CE7AEA4F9D9}"/>
      </w:docPartPr>
      <w:docPartBody>
        <w:p w:rsidR="007C14DD" w:rsidRDefault="007C14DD">
          <w:pPr>
            <w:pStyle w:val="E0D7C1EFFA7E4FA594C0862D9D4DCF58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7695DC7A7817470AAE9BD32CD9E367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CE82C2-2C2D-4ED2-96C3-A2617FF5EC6B}"/>
      </w:docPartPr>
      <w:docPartBody>
        <w:p w:rsidR="007C14DD" w:rsidRDefault="007C14DD">
          <w:pPr>
            <w:pStyle w:val="7695DC7A7817470AAE9BD32CD9E36720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51CF9BC6AE374C34B96743A2DE8EF8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A8BF4-632C-4794-84D2-65CAE8149193}"/>
      </w:docPartPr>
      <w:docPartBody>
        <w:p w:rsidR="007C14DD" w:rsidRDefault="007C14DD">
          <w:pPr>
            <w:pStyle w:val="51CF9BC6AE374C34B96743A2DE8EF880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DD"/>
    <w:rsid w:val="007C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703D1FA779249F58C6422087E6B8822">
    <w:name w:val="2703D1FA779249F58C6422087E6B8822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AA9A2D2740A841959CF5C5FC13177044">
    <w:name w:val="AA9A2D2740A841959CF5C5FC13177044"/>
  </w:style>
  <w:style w:type="paragraph" w:customStyle="1" w:styleId="8AB9CD77CCF9473CBDE70C8B3EEF0C03">
    <w:name w:val="8AB9CD77CCF9473CBDE70C8B3EEF0C03"/>
  </w:style>
  <w:style w:type="paragraph" w:customStyle="1" w:styleId="49CF23E090254B7197D9A535BD0DCBEF">
    <w:name w:val="49CF23E090254B7197D9A535BD0DCBEF"/>
  </w:style>
  <w:style w:type="paragraph" w:customStyle="1" w:styleId="0AF68E9A438D417F8EA49BB69FC345BE">
    <w:name w:val="0AF68E9A438D417F8EA49BB69FC345BE"/>
  </w:style>
  <w:style w:type="paragraph" w:customStyle="1" w:styleId="577E55295D494919AB559D62BF3013B0">
    <w:name w:val="577E55295D494919AB559D62BF3013B0"/>
  </w:style>
  <w:style w:type="paragraph" w:customStyle="1" w:styleId="D3B94D289B9E41CEAA3AE9546349E443">
    <w:name w:val="D3B94D289B9E41CEAA3AE9546349E443"/>
  </w:style>
  <w:style w:type="paragraph" w:customStyle="1" w:styleId="E0D7C1EFFA7E4FA594C0862D9D4DCF58">
    <w:name w:val="E0D7C1EFFA7E4FA594C0862D9D4DCF58"/>
  </w:style>
  <w:style w:type="paragraph" w:customStyle="1" w:styleId="7695DC7A7817470AAE9BD32CD9E36720">
    <w:name w:val="7695DC7A7817470AAE9BD32CD9E36720"/>
  </w:style>
  <w:style w:type="paragraph" w:customStyle="1" w:styleId="51CF9BC6AE374C34B96743A2DE8EF880">
    <w:name w:val="51CF9BC6AE374C34B96743A2DE8EF8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49290-F9FF-416A-9251-E4B5E7300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</Template>
  <TotalTime>45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denis.pham</dc:creator>
  <cp:lastModifiedBy>Stéphanie Quach</cp:lastModifiedBy>
  <cp:revision>22</cp:revision>
  <cp:lastPrinted>2018-10-28T21:35:00Z</cp:lastPrinted>
  <dcterms:created xsi:type="dcterms:W3CDTF">2025-11-18T23:19:00Z</dcterms:created>
  <dcterms:modified xsi:type="dcterms:W3CDTF">2025-12-23T23:35:00Z</dcterms:modified>
</cp:coreProperties>
</file>